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691B9" w14:textId="77777777" w:rsidR="0022708C" w:rsidRPr="008642EC" w:rsidRDefault="0022708C" w:rsidP="0022708C">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4A12EBD" w14:textId="77777777" w:rsidR="0022708C" w:rsidRPr="00992C7B" w:rsidRDefault="0022708C" w:rsidP="0022708C">
      <w:pPr>
        <w:pStyle w:val="BasicParagraph"/>
        <w:suppressAutoHyphens/>
        <w:spacing w:line="240" w:lineRule="auto"/>
        <w:rPr>
          <w:rFonts w:ascii="Times New Roman" w:hAnsi="Times New Roman" w:cs="Times New Roman"/>
          <w:b/>
          <w:bCs/>
          <w:color w:val="000000" w:themeColor="text1"/>
          <w:sz w:val="12"/>
          <w:szCs w:val="12"/>
        </w:rPr>
      </w:pPr>
    </w:p>
    <w:p w14:paraId="468ADBE8" w14:textId="77777777" w:rsidR="0022708C" w:rsidRPr="00582653" w:rsidRDefault="0022708C" w:rsidP="0022708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823258D" w14:textId="77777777" w:rsidR="0022708C" w:rsidRDefault="0022708C" w:rsidP="00227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7647CFF" w14:textId="77777777" w:rsidR="0022708C" w:rsidRDefault="0022708C" w:rsidP="0022708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51C1642" w14:textId="77777777" w:rsidR="0022708C" w:rsidRPr="00582653" w:rsidRDefault="0022708C" w:rsidP="0022708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781461C" wp14:editId="356B91F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18EB0B9" w14:textId="76F555F2" w:rsidR="0022708C" w:rsidRDefault="0022708C" w:rsidP="0022708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A1EA5BD" w14:textId="77777777" w:rsidR="0022708C" w:rsidRDefault="0022708C" w:rsidP="0022708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4C91927" w14:textId="77777777" w:rsidR="0022708C" w:rsidRPr="00582653" w:rsidRDefault="0022708C" w:rsidP="0022708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1D6D0AC" w14:textId="77777777" w:rsidR="0022708C" w:rsidRPr="00582653" w:rsidRDefault="0022708C" w:rsidP="0022708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91038B7" w14:textId="77777777" w:rsidR="0022708C" w:rsidRPr="008642EC" w:rsidRDefault="0022708C" w:rsidP="0022708C">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E5CA36A" w14:textId="77777777" w:rsidR="0022708C" w:rsidRPr="008642EC" w:rsidRDefault="0022708C" w:rsidP="0022708C">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2F5F8AB" w14:textId="77777777" w:rsidR="0022708C" w:rsidRPr="00582653" w:rsidRDefault="0022708C" w:rsidP="0022708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15185D2" w14:textId="77777777" w:rsidR="0022708C" w:rsidRPr="008642EC" w:rsidRDefault="0022708C" w:rsidP="0022708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F87B0FD" w14:textId="77777777" w:rsidR="0022708C" w:rsidRPr="008642EC" w:rsidRDefault="0022708C" w:rsidP="0022708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39DC2BC" w14:textId="77777777" w:rsidR="0022708C" w:rsidRPr="00992C7B" w:rsidRDefault="0022708C" w:rsidP="0022708C">
      <w:pPr>
        <w:pStyle w:val="BasicParagraph"/>
        <w:suppressAutoHyphens/>
        <w:spacing w:line="240" w:lineRule="auto"/>
        <w:ind w:left="1440"/>
        <w:rPr>
          <w:rFonts w:ascii="Times New Roman" w:hAnsi="Times New Roman" w:cs="Times New Roman"/>
          <w:color w:val="000000" w:themeColor="text1"/>
          <w:sz w:val="12"/>
          <w:szCs w:val="12"/>
        </w:rPr>
      </w:pPr>
    </w:p>
    <w:p w14:paraId="6644848E" w14:textId="77777777" w:rsidR="0022708C" w:rsidRPr="00582653" w:rsidRDefault="0022708C" w:rsidP="0022708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D9E28C1" w14:textId="77777777" w:rsidR="0022708C" w:rsidRDefault="0022708C" w:rsidP="00227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78E66E7" w14:textId="77777777" w:rsidR="0022708C" w:rsidRPr="00992C7B" w:rsidRDefault="0022708C" w:rsidP="0022708C">
      <w:pPr>
        <w:pStyle w:val="BasicParagraph"/>
        <w:suppressAutoHyphens/>
        <w:spacing w:line="240" w:lineRule="auto"/>
        <w:ind w:left="1440"/>
        <w:rPr>
          <w:rFonts w:ascii="Times New Roman" w:hAnsi="Times New Roman" w:cs="Times New Roman"/>
          <w:color w:val="000000" w:themeColor="text1"/>
          <w:sz w:val="12"/>
          <w:szCs w:val="12"/>
        </w:rPr>
      </w:pPr>
    </w:p>
    <w:p w14:paraId="5D0E903F" w14:textId="77777777" w:rsidR="0022708C" w:rsidRDefault="0022708C" w:rsidP="00227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2C0A30C" w14:textId="77777777" w:rsidR="0022708C" w:rsidRPr="00B87FFB" w:rsidRDefault="0022708C" w:rsidP="0022708C">
      <w:pPr>
        <w:pStyle w:val="BasicParagraph"/>
        <w:suppressAutoHyphens/>
        <w:spacing w:line="240" w:lineRule="auto"/>
        <w:ind w:left="1440"/>
        <w:rPr>
          <w:rFonts w:ascii="Times New Roman" w:hAnsi="Times New Roman" w:cs="Times New Roman"/>
          <w:color w:val="000000" w:themeColor="text1"/>
          <w:sz w:val="10"/>
          <w:szCs w:val="10"/>
        </w:rPr>
      </w:pPr>
    </w:p>
    <w:p w14:paraId="033BB4E4" w14:textId="77777777" w:rsidR="0022708C" w:rsidRDefault="0022708C" w:rsidP="0022708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49744C7" w14:textId="77777777" w:rsidR="0022708C" w:rsidRPr="000B1EEC" w:rsidRDefault="0022708C" w:rsidP="0022708C">
      <w:pPr>
        <w:pStyle w:val="BasicParagraph"/>
        <w:suppressAutoHyphens/>
        <w:spacing w:line="240" w:lineRule="auto"/>
        <w:rPr>
          <w:rFonts w:ascii="Times New Roman" w:hAnsi="Times New Roman" w:cs="Times New Roman"/>
          <w:color w:val="000000" w:themeColor="text1"/>
          <w:sz w:val="10"/>
          <w:szCs w:val="10"/>
        </w:rPr>
      </w:pPr>
    </w:p>
    <w:p w14:paraId="5A3657BE" w14:textId="77777777" w:rsidR="0022708C" w:rsidRDefault="0022708C" w:rsidP="0022708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62046C" w14:textId="77777777" w:rsidR="0022708C" w:rsidRDefault="0022708C">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2217CEB7"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22708C">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2708C"/>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22708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2708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F02F-31CE-43D5-B63A-46F234EF8D59}"/>
</file>

<file path=customXml/itemProps2.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3.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08B09125-7C4E-41A3-8C52-6711E016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2023-07-06T23:00:00Z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